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840CE" w14:textId="648B8EB9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 xml:space="preserve">Anexa </w:t>
      </w:r>
      <w:r w:rsidR="00122B7A">
        <w:rPr>
          <w:rFonts w:ascii="Calibri" w:hAnsi="Calibri"/>
          <w:sz w:val="24"/>
        </w:rPr>
        <w:t>9</w:t>
      </w:r>
      <w:r w:rsidRPr="00C416F1">
        <w:rPr>
          <w:rFonts w:ascii="Calibri" w:hAnsi="Calibri"/>
          <w:sz w:val="24"/>
        </w:rPr>
        <w:t xml:space="preserve"> </w:t>
      </w:r>
    </w:p>
    <w:p w14:paraId="4ECDFEFB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 xml:space="preserve">Lista de echipamente și/sau </w:t>
      </w:r>
      <w:r w:rsidR="009A2055">
        <w:rPr>
          <w:rFonts w:ascii="Calibri" w:hAnsi="Calibri"/>
          <w:sz w:val="24"/>
        </w:rPr>
        <w:t xml:space="preserve">dotări </w:t>
      </w:r>
      <w:r w:rsidR="009A2055" w:rsidRPr="00C416F1">
        <w:rPr>
          <w:rFonts w:ascii="Calibri" w:hAnsi="Calibri"/>
          <w:sz w:val="24"/>
        </w:rPr>
        <w:t xml:space="preserve">și/sau </w:t>
      </w:r>
      <w:r w:rsidRPr="00C416F1">
        <w:rPr>
          <w:rFonts w:ascii="Calibri" w:hAnsi="Calibri"/>
          <w:sz w:val="24"/>
        </w:rPr>
        <w:t>lucrări și/sau servicii cu încadrarea acestora pe secțiunea de cheltuieli eligibile /neeligibile (dacă este cazul)</w:t>
      </w:r>
    </w:p>
    <w:p w14:paraId="4FBBCDCE" w14:textId="77777777" w:rsidR="00C416F1" w:rsidRDefault="00C416F1" w:rsidP="00C416F1">
      <w:pPr>
        <w:rPr>
          <w:rFonts w:ascii="Calibri" w:hAnsi="Calibri"/>
        </w:rPr>
      </w:pPr>
    </w:p>
    <w:p w14:paraId="6F08FAD8" w14:textId="77777777" w:rsidR="00B93520" w:rsidRPr="00BE4B65" w:rsidRDefault="00B93520" w:rsidP="00B93520">
      <w:pPr>
        <w:rPr>
          <w:rFonts w:ascii="Calibri" w:hAnsi="Calibri"/>
          <w:sz w:val="22"/>
          <w:szCs w:val="22"/>
        </w:rPr>
      </w:pPr>
      <w:r w:rsidRPr="00BE4B65">
        <w:rPr>
          <w:rFonts w:ascii="Calibri" w:hAnsi="Calibri"/>
          <w:sz w:val="22"/>
          <w:szCs w:val="22"/>
        </w:rPr>
        <w:t>În funcție de tipul de proiect, şi de ce se propune a se achiziționa se va completa următorul tabel:</w:t>
      </w:r>
    </w:p>
    <w:tbl>
      <w:tblPr>
        <w:tblW w:w="1351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76"/>
        <w:gridCol w:w="1110"/>
        <w:gridCol w:w="668"/>
        <w:gridCol w:w="1148"/>
        <w:gridCol w:w="1105"/>
        <w:gridCol w:w="1469"/>
        <w:gridCol w:w="1080"/>
        <w:gridCol w:w="1733"/>
        <w:gridCol w:w="1733"/>
        <w:gridCol w:w="1733"/>
      </w:tblGrid>
      <w:tr w:rsidR="00B93520" w:rsidRPr="00BE4B65" w14:paraId="22421513" w14:textId="77777777" w:rsidTr="00756BC4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C3099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 xml:space="preserve">Nr. crt. </w:t>
            </w:r>
          </w:p>
        </w:tc>
        <w:tc>
          <w:tcPr>
            <w:tcW w:w="1586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12870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Denumirea echipamentelor/lucrărilor/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915C5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UM</w:t>
            </w:r>
          </w:p>
        </w:tc>
        <w:tc>
          <w:tcPr>
            <w:tcW w:w="114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5128A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Cantitate</w:t>
            </w:r>
          </w:p>
        </w:tc>
        <w:tc>
          <w:tcPr>
            <w:tcW w:w="11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083C" w14:textId="77777777" w:rsidR="00B93520" w:rsidRPr="00BE4B65" w:rsidRDefault="00B93520" w:rsidP="00756BC4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Prețul unitar</w:t>
            </w: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br/>
              <w:t>(fără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99FF1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Valoare</w:t>
            </w:r>
          </w:p>
          <w:p w14:paraId="5469B897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 xml:space="preserve">totală  </w:t>
            </w:r>
          </w:p>
        </w:tc>
        <w:tc>
          <w:tcPr>
            <w:tcW w:w="1080" w:type="dxa"/>
            <w:shd w:val="clear" w:color="auto" w:fill="D9D9D9"/>
          </w:tcPr>
          <w:p w14:paraId="76DB631A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5975CC03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Tip cheltuială</w:t>
            </w:r>
          </w:p>
          <w:p w14:paraId="17207AC4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highlight w:val="lightGray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Directe/Indirecte</w:t>
            </w:r>
          </w:p>
        </w:tc>
        <w:tc>
          <w:tcPr>
            <w:tcW w:w="1733" w:type="dxa"/>
            <w:shd w:val="clear" w:color="auto" w:fill="D9D9D9"/>
          </w:tcPr>
          <w:p w14:paraId="5412655A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highlight w:val="lightGray"/>
                <w:lang w:eastAsia="ro-RO"/>
              </w:rPr>
              <w:t>Eligibil/neeligibil</w:t>
            </w:r>
          </w:p>
          <w:p w14:paraId="60C717B8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  <w:p w14:paraId="50E5C882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 xml:space="preserve"> (se va menționa suma inclusă pe eligibil şi suma inclusă pe neeligibil)</w:t>
            </w:r>
          </w:p>
        </w:tc>
        <w:tc>
          <w:tcPr>
            <w:tcW w:w="1733" w:type="dxa"/>
            <w:shd w:val="clear" w:color="auto" w:fill="D9D9D9"/>
          </w:tcPr>
          <w:p w14:paraId="1A49F4D3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highlight w:val="lightGray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Domeniul de interventie</w:t>
            </w:r>
          </w:p>
        </w:tc>
      </w:tr>
      <w:tr w:rsidR="00B93520" w:rsidRPr="00BE4B65" w14:paraId="3D1C9B8B" w14:textId="77777777" w:rsidTr="00756BC4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F4C3F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0</w:t>
            </w:r>
          </w:p>
        </w:tc>
        <w:tc>
          <w:tcPr>
            <w:tcW w:w="158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CFEA1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135FD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11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FA09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4FDE9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DE142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76178680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1733" w:type="dxa"/>
            <w:shd w:val="clear" w:color="auto" w:fill="FFFFFF"/>
          </w:tcPr>
          <w:p w14:paraId="7F8FE16B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1733" w:type="dxa"/>
            <w:shd w:val="clear" w:color="auto" w:fill="FFFFFF"/>
          </w:tcPr>
          <w:p w14:paraId="4DC7CF10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1733" w:type="dxa"/>
            <w:shd w:val="clear" w:color="auto" w:fill="FFFFFF"/>
          </w:tcPr>
          <w:p w14:paraId="055F8922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9</w:t>
            </w:r>
          </w:p>
        </w:tc>
      </w:tr>
      <w:tr w:rsidR="00B93520" w:rsidRPr="00BE4B65" w14:paraId="1B44258B" w14:textId="77777777" w:rsidTr="00756BC4">
        <w:trPr>
          <w:trHeight w:val="264"/>
        </w:trPr>
        <w:tc>
          <w:tcPr>
            <w:tcW w:w="1733" w:type="dxa"/>
            <w:gridSpan w:val="2"/>
          </w:tcPr>
          <w:p w14:paraId="0D87F433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FEDB1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Echipamente și dotări</w:t>
            </w:r>
          </w:p>
        </w:tc>
        <w:tc>
          <w:tcPr>
            <w:tcW w:w="1733" w:type="dxa"/>
          </w:tcPr>
          <w:p w14:paraId="7F3E7CBC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65FAAE21" w14:textId="77777777" w:rsidTr="00756BC4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61190B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  <w:p w14:paraId="480A82C7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5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7E695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5B740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3D2EA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F2B7C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3EAAC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A6E8BEB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0DFAA27F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633899BB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0D6E9299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1977B111" w14:textId="77777777" w:rsidTr="00756BC4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70AD1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  <w:p w14:paraId="0C66E42C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5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C2334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F7D13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E0D0F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67B30B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C887D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11CCE92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092D827F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31F3F23E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76A0FF86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180E29B3" w14:textId="77777777" w:rsidTr="00756BC4">
        <w:trPr>
          <w:trHeight w:val="300"/>
        </w:trPr>
        <w:tc>
          <w:tcPr>
            <w:tcW w:w="4659" w:type="dxa"/>
            <w:gridSpan w:val="5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0968B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C2345" w14:textId="77777777" w:rsidR="00B93520" w:rsidRPr="00BE4B65" w:rsidRDefault="00B93520" w:rsidP="00756BC4">
            <w:pP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1E090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5820CDA0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7D7D60BE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4DF54F43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6EE8917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536E902E" w14:textId="77777777" w:rsidTr="00756BC4">
        <w:trPr>
          <w:trHeight w:val="300"/>
        </w:trPr>
        <w:tc>
          <w:tcPr>
            <w:tcW w:w="1733" w:type="dxa"/>
            <w:gridSpan w:val="2"/>
          </w:tcPr>
          <w:p w14:paraId="7262728B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13961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Lucrari-Denumire obiect de investitii</w:t>
            </w:r>
          </w:p>
        </w:tc>
        <w:tc>
          <w:tcPr>
            <w:tcW w:w="1733" w:type="dxa"/>
          </w:tcPr>
          <w:p w14:paraId="069313E3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6A3050D0" w14:textId="77777777" w:rsidTr="00756BC4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E0EB3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  <w:p w14:paraId="71A6C8A2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5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BE65D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14CD6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D796B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47E93F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BD487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4A5132F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7BDDF199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0C8A80C8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387B386C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2FCA04D1" w14:textId="77777777" w:rsidTr="00756BC4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923A3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  <w:p w14:paraId="3FF90985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5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EFCF8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BA524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B10E6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41196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136CA6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</w:tcPr>
          <w:p w14:paraId="6E3C0F3E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1121AFF1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5467721D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1F9199E7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164196C6" w14:textId="77777777" w:rsidTr="00756BC4">
        <w:trPr>
          <w:trHeight w:val="300"/>
        </w:trPr>
        <w:tc>
          <w:tcPr>
            <w:tcW w:w="4659" w:type="dxa"/>
            <w:gridSpan w:val="5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78DDB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9F2C9" w14:textId="77777777" w:rsidR="00B93520" w:rsidRPr="00BE4B65" w:rsidRDefault="00B93520" w:rsidP="00756BC4">
            <w:pP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3D5F8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5A1479D6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E92F26A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466AA705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49654D8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5F5D5853" w14:textId="77777777" w:rsidTr="00756BC4">
        <w:trPr>
          <w:trHeight w:val="300"/>
        </w:trPr>
        <w:tc>
          <w:tcPr>
            <w:tcW w:w="1733" w:type="dxa"/>
            <w:gridSpan w:val="2"/>
          </w:tcPr>
          <w:p w14:paraId="6D41D529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B7EAF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Denumire servicii</w:t>
            </w:r>
          </w:p>
        </w:tc>
        <w:tc>
          <w:tcPr>
            <w:tcW w:w="1733" w:type="dxa"/>
          </w:tcPr>
          <w:p w14:paraId="1557AB8F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68D37B16" w14:textId="77777777" w:rsidTr="00756BC4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125E04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  <w:p w14:paraId="2AAD8E94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5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439669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E2165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840512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35429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093D2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AB39A90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273D2D6D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71048164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54E4CE84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71E092B9" w14:textId="77777777" w:rsidTr="00756BC4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5F2BB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  <w:p w14:paraId="0EDDAD74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5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3F37C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0CCAA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86FD3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D6B1DD" w14:textId="77777777" w:rsidR="00B93520" w:rsidRPr="00BE4B65" w:rsidRDefault="00B93520" w:rsidP="00756BC4">
            <w:pPr>
              <w:rPr>
                <w:rFonts w:ascii="Calibri" w:eastAsia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725EAE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</w:tcPr>
          <w:p w14:paraId="32A6E233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47407FB7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10706A5F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</w:tcPr>
          <w:p w14:paraId="43AD7EA7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452F1CDF" w14:textId="77777777" w:rsidTr="00756BC4">
        <w:trPr>
          <w:trHeight w:val="300"/>
        </w:trPr>
        <w:tc>
          <w:tcPr>
            <w:tcW w:w="4659" w:type="dxa"/>
            <w:gridSpan w:val="5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9BD0A" w14:textId="77777777" w:rsidR="00B93520" w:rsidRPr="00BE4B65" w:rsidRDefault="00B93520" w:rsidP="00756BC4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860FF6" w14:textId="77777777" w:rsidR="00B93520" w:rsidRPr="00BE4B65" w:rsidRDefault="00B93520" w:rsidP="00756BC4">
            <w:pP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1F165B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43A94732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01D3476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B727F4B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428A0D5A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  <w:tr w:rsidR="00B93520" w:rsidRPr="00BE4B65" w14:paraId="174439E1" w14:textId="77777777" w:rsidTr="00756BC4">
        <w:trPr>
          <w:trHeight w:val="300"/>
        </w:trPr>
        <w:tc>
          <w:tcPr>
            <w:tcW w:w="4659" w:type="dxa"/>
            <w:gridSpan w:val="5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3756C" w14:textId="77777777" w:rsidR="00B93520" w:rsidRPr="00BE4B65" w:rsidRDefault="00B93520" w:rsidP="00756B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E4B6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  <w:t>TOTAL GENERAL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C84FA" w14:textId="77777777" w:rsidR="00B93520" w:rsidRPr="00BE4B65" w:rsidRDefault="00B93520" w:rsidP="00756BC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6555D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3475DC3A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288E7843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7CA857FC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614460D8" w14:textId="77777777" w:rsidR="00B93520" w:rsidRPr="00BE4B65" w:rsidRDefault="00B93520" w:rsidP="00756BC4">
            <w:pPr>
              <w:rPr>
                <w:rFonts w:ascii="Calibri" w:hAnsi="Calibri" w:cs="Calibri"/>
                <w:color w:val="000000"/>
                <w:sz w:val="20"/>
                <w:szCs w:val="20"/>
                <w:lang w:eastAsia="ro-RO"/>
              </w:rPr>
            </w:pPr>
          </w:p>
        </w:tc>
      </w:tr>
    </w:tbl>
    <w:p w14:paraId="2F6D266F" w14:textId="77777777" w:rsidR="00B93520" w:rsidRPr="00C416F1" w:rsidRDefault="00B93520" w:rsidP="00B93520">
      <w:pPr>
        <w:rPr>
          <w:rFonts w:ascii="Calibri" w:hAnsi="Calibri"/>
        </w:rPr>
      </w:pPr>
    </w:p>
    <w:p w14:paraId="096844EC" w14:textId="77777777" w:rsidR="00B93520" w:rsidRDefault="00B93520" w:rsidP="00B93520">
      <w:pPr>
        <w:pStyle w:val="Titlu"/>
        <w:rPr>
          <w:rFonts w:ascii="Calibri" w:hAnsi="Calibri"/>
          <w:b w:val="0"/>
          <w:sz w:val="24"/>
        </w:rPr>
      </w:pPr>
    </w:p>
    <w:p w14:paraId="5A718497" w14:textId="77777777" w:rsidR="00110896" w:rsidRPr="00C416F1" w:rsidRDefault="00110896" w:rsidP="00B93520">
      <w:pPr>
        <w:rPr>
          <w:rFonts w:ascii="Calibri" w:hAnsi="Calibri"/>
          <w:b/>
        </w:rPr>
      </w:pPr>
    </w:p>
    <w:sectPr w:rsidR="00110896" w:rsidRPr="00C416F1" w:rsidSect="00B935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516" w:bottom="707" w:left="1985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20EE" w14:textId="77777777" w:rsidR="00086CFD" w:rsidRDefault="00086CFD">
      <w:r>
        <w:separator/>
      </w:r>
    </w:p>
  </w:endnote>
  <w:endnote w:type="continuationSeparator" w:id="0">
    <w:p w14:paraId="77E8D448" w14:textId="77777777" w:rsidR="00086CFD" w:rsidRDefault="0008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35C94" w14:textId="77777777" w:rsidR="00C44040" w:rsidRDefault="00C4404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97985A4" w14:textId="77777777">
      <w:trPr>
        <w:cantSplit/>
        <w:trHeight w:hRule="exact" w:val="340"/>
        <w:hidden/>
      </w:trPr>
      <w:tc>
        <w:tcPr>
          <w:tcW w:w="9210" w:type="dxa"/>
        </w:tcPr>
        <w:p w14:paraId="5A01933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1608A432" w14:textId="77777777" w:rsidR="00F12E7F" w:rsidRDefault="00004165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1D76C5E3" wp14:editId="709246B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AEDB1A" wp14:editId="6D18566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F91C05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EDB1A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BF91C05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9B68A39" wp14:editId="4AE1958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9D42E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B68A39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339D42EB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3260AA" wp14:editId="66B346E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C479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5A31EBC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DDED2A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3260AA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798C479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5A31EBC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DDED2A9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06B4E4E4" wp14:editId="64BDBCC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8FCDCE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B188D" w14:textId="77777777" w:rsidR="00072DDE" w:rsidRDefault="00004165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475EDAEE" wp14:editId="1D01B36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4B5EB0" wp14:editId="177C669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CA2887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B5EB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5CA2887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A78BB33" wp14:editId="24B24F2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722D0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78BB33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49722D0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79414F0" wp14:editId="36F41FB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5325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3C6AF6C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8449B2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9414F0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1145325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3C6AF6C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8449B2C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4E728CB8" wp14:editId="1B8D60B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0E1B6" w14:textId="77777777" w:rsidR="00086CFD" w:rsidRDefault="00086CFD">
      <w:r>
        <w:separator/>
      </w:r>
    </w:p>
  </w:footnote>
  <w:footnote w:type="continuationSeparator" w:id="0">
    <w:p w14:paraId="752B4A54" w14:textId="77777777" w:rsidR="00086CFD" w:rsidRDefault="00086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0BB9" w14:textId="1F3EB42D" w:rsidR="00C44040" w:rsidRDefault="00C4404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13956" w14:textId="4392EE2D" w:rsidR="002B3BB9" w:rsidRPr="00851382" w:rsidRDefault="00004165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0A74F38" wp14:editId="7D96CE56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4E9BC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247982E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A74F38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9C4E9BC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247982E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E4BA" w14:textId="1E00C97E" w:rsidR="002B3BB9" w:rsidRDefault="00004165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E0099E7" wp14:editId="581D0ACF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6D348382" wp14:editId="12A60A0A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06DBE632" wp14:editId="3D1AC75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518103">
    <w:abstractNumId w:val="3"/>
  </w:num>
  <w:num w:numId="2" w16cid:durableId="772633073">
    <w:abstractNumId w:val="2"/>
  </w:num>
  <w:num w:numId="3" w16cid:durableId="908465201">
    <w:abstractNumId w:val="1"/>
  </w:num>
  <w:num w:numId="4" w16cid:durableId="861866159">
    <w:abstractNumId w:val="4"/>
  </w:num>
  <w:num w:numId="5" w16cid:durableId="162085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165"/>
    <w:rsid w:val="00063CF6"/>
    <w:rsid w:val="00072DDE"/>
    <w:rsid w:val="00080850"/>
    <w:rsid w:val="00086CFD"/>
    <w:rsid w:val="0009018B"/>
    <w:rsid w:val="00094830"/>
    <w:rsid w:val="000C2AAE"/>
    <w:rsid w:val="00110896"/>
    <w:rsid w:val="00113C15"/>
    <w:rsid w:val="001175F2"/>
    <w:rsid w:val="00122B7A"/>
    <w:rsid w:val="0012685D"/>
    <w:rsid w:val="001357F6"/>
    <w:rsid w:val="00141ED9"/>
    <w:rsid w:val="00144BFD"/>
    <w:rsid w:val="00183F78"/>
    <w:rsid w:val="001C2100"/>
    <w:rsid w:val="001E7D06"/>
    <w:rsid w:val="002458FC"/>
    <w:rsid w:val="00255002"/>
    <w:rsid w:val="002773D0"/>
    <w:rsid w:val="002B3BB9"/>
    <w:rsid w:val="002C46CD"/>
    <w:rsid w:val="002E07E9"/>
    <w:rsid w:val="002F1246"/>
    <w:rsid w:val="00326DC2"/>
    <w:rsid w:val="00351F71"/>
    <w:rsid w:val="00376CFE"/>
    <w:rsid w:val="003E2E03"/>
    <w:rsid w:val="00474F02"/>
    <w:rsid w:val="00523BEA"/>
    <w:rsid w:val="005A6B00"/>
    <w:rsid w:val="005C21C9"/>
    <w:rsid w:val="005C7AFF"/>
    <w:rsid w:val="00643AC4"/>
    <w:rsid w:val="006B79B9"/>
    <w:rsid w:val="006F14B9"/>
    <w:rsid w:val="007209E0"/>
    <w:rsid w:val="00754551"/>
    <w:rsid w:val="007A69A6"/>
    <w:rsid w:val="007C403D"/>
    <w:rsid w:val="007D40F0"/>
    <w:rsid w:val="00851382"/>
    <w:rsid w:val="0087265A"/>
    <w:rsid w:val="0088290B"/>
    <w:rsid w:val="008C26CE"/>
    <w:rsid w:val="008E7688"/>
    <w:rsid w:val="00936CF8"/>
    <w:rsid w:val="00950345"/>
    <w:rsid w:val="0095716B"/>
    <w:rsid w:val="009A2055"/>
    <w:rsid w:val="009F711B"/>
    <w:rsid w:val="00A06DE4"/>
    <w:rsid w:val="00A21565"/>
    <w:rsid w:val="00A82042"/>
    <w:rsid w:val="00AE4990"/>
    <w:rsid w:val="00B15233"/>
    <w:rsid w:val="00B565C5"/>
    <w:rsid w:val="00B93520"/>
    <w:rsid w:val="00BD3175"/>
    <w:rsid w:val="00C05C7A"/>
    <w:rsid w:val="00C416F1"/>
    <w:rsid w:val="00C44040"/>
    <w:rsid w:val="00C707BE"/>
    <w:rsid w:val="00C82AD1"/>
    <w:rsid w:val="00C916A3"/>
    <w:rsid w:val="00CA2C3B"/>
    <w:rsid w:val="00CC6C98"/>
    <w:rsid w:val="00D22014"/>
    <w:rsid w:val="00D671E8"/>
    <w:rsid w:val="00D94812"/>
    <w:rsid w:val="00DD113C"/>
    <w:rsid w:val="00E31672"/>
    <w:rsid w:val="00E753B1"/>
    <w:rsid w:val="00EF25AA"/>
    <w:rsid w:val="00EF6CD7"/>
    <w:rsid w:val="00F12E7F"/>
    <w:rsid w:val="00F302EB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7946C8"/>
  <w15:chartTrackingRefBased/>
  <w15:docId w15:val="{D88543AC-956E-486C-9C08-6C6743DD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62538-56D6-4570-9E2D-397DA277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841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2</cp:revision>
  <cp:lastPrinted>2022-03-29T08:07:00Z</cp:lastPrinted>
  <dcterms:created xsi:type="dcterms:W3CDTF">2026-06-29T12:48:00Z</dcterms:created>
  <dcterms:modified xsi:type="dcterms:W3CDTF">2026-06-29T12:48:00Z</dcterms:modified>
</cp:coreProperties>
</file>